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C1" w:rsidRPr="0007125F" w:rsidRDefault="00957EC1" w:rsidP="00C144F3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i/>
          <w:sz w:val="36"/>
          <w:szCs w:val="36"/>
          <w:lang w:eastAsia="ru-RU"/>
        </w:rPr>
      </w:pPr>
      <w:r w:rsidRPr="00775B6B">
        <w:rPr>
          <w:rFonts w:ascii="Times New Roman" w:hAnsi="Times New Roman"/>
          <w:b/>
          <w:i/>
          <w:sz w:val="36"/>
          <w:szCs w:val="36"/>
          <w:lang w:eastAsia="ru-RU"/>
        </w:rPr>
        <w:t xml:space="preserve">        </w:t>
      </w:r>
    </w:p>
    <w:p w:rsidR="00957EC1" w:rsidRDefault="00957EC1" w:rsidP="00775B6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sz w:val="40"/>
          <w:szCs w:val="40"/>
          <w:lang w:eastAsia="ru-RU"/>
        </w:rPr>
      </w:pPr>
    </w:p>
    <w:p w:rsidR="00957EC1" w:rsidRDefault="00957EC1" w:rsidP="00775B6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sz w:val="40"/>
          <w:szCs w:val="40"/>
          <w:lang w:eastAsia="ru-RU"/>
        </w:rPr>
      </w:pPr>
    </w:p>
    <w:p w:rsidR="00957EC1" w:rsidRPr="0007125F" w:rsidRDefault="00957EC1" w:rsidP="0007125F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sz w:val="44"/>
          <w:szCs w:val="44"/>
          <w:lang w:eastAsia="ru-RU"/>
        </w:rPr>
      </w:pPr>
      <w:r>
        <w:rPr>
          <w:rFonts w:ascii="Times New Roman" w:hAnsi="Times New Roman"/>
          <w:b/>
          <w:i/>
          <w:sz w:val="44"/>
          <w:szCs w:val="44"/>
          <w:lang w:eastAsia="ru-RU"/>
        </w:rPr>
        <w:t xml:space="preserve">                 </w:t>
      </w:r>
      <w:r w:rsidRPr="0007125F">
        <w:rPr>
          <w:rFonts w:ascii="Times New Roman" w:hAnsi="Times New Roman"/>
          <w:b/>
          <w:i/>
          <w:sz w:val="44"/>
          <w:szCs w:val="44"/>
          <w:lang w:eastAsia="ru-RU"/>
        </w:rPr>
        <w:t xml:space="preserve">Сценарий урока по  русскому языку </w:t>
      </w:r>
    </w:p>
    <w:p w:rsidR="00957EC1" w:rsidRPr="0007125F" w:rsidRDefault="00957EC1" w:rsidP="00775B6B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sz w:val="44"/>
          <w:szCs w:val="44"/>
          <w:lang w:eastAsia="ru-RU"/>
        </w:rPr>
      </w:pPr>
      <w:r w:rsidRPr="0007125F">
        <w:rPr>
          <w:rFonts w:ascii="Times New Roman" w:hAnsi="Times New Roman"/>
          <w:b/>
          <w:i/>
          <w:sz w:val="44"/>
          <w:szCs w:val="44"/>
          <w:lang w:eastAsia="ru-RU"/>
        </w:rPr>
        <w:t xml:space="preserve">                                      6 класс.</w:t>
      </w:r>
    </w:p>
    <w:p w:rsidR="00957EC1" w:rsidRPr="0007125F" w:rsidRDefault="00957EC1" w:rsidP="00775B6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sz w:val="44"/>
          <w:szCs w:val="44"/>
          <w:lang w:eastAsia="ru-RU"/>
        </w:rPr>
      </w:pPr>
      <w:r w:rsidRPr="0007125F">
        <w:rPr>
          <w:rFonts w:ascii="Times New Roman" w:hAnsi="Times New Roman"/>
          <w:b/>
          <w:i/>
          <w:sz w:val="44"/>
          <w:szCs w:val="44"/>
          <w:lang w:eastAsia="ru-RU"/>
        </w:rPr>
        <w:t xml:space="preserve">          Тема : «Н и НН в суффиксах имен прилагательных». </w:t>
      </w:r>
    </w:p>
    <w:p w:rsidR="00957EC1" w:rsidRPr="0007125F" w:rsidRDefault="00957EC1" w:rsidP="00775B6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sz w:val="44"/>
          <w:szCs w:val="44"/>
          <w:lang w:eastAsia="ru-RU"/>
        </w:rPr>
      </w:pPr>
    </w:p>
    <w:p w:rsidR="00957EC1" w:rsidRPr="00775B6B" w:rsidRDefault="00957EC1" w:rsidP="00775B6B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i/>
          <w:sz w:val="36"/>
          <w:szCs w:val="36"/>
          <w:lang w:eastAsia="ru-RU"/>
        </w:rPr>
      </w:pPr>
    </w:p>
    <w:p w:rsidR="00957EC1" w:rsidRPr="00775B6B" w:rsidRDefault="00957EC1" w:rsidP="00C144F3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i/>
          <w:sz w:val="36"/>
          <w:szCs w:val="36"/>
          <w:lang w:eastAsia="ru-RU"/>
        </w:rPr>
      </w:pPr>
    </w:p>
    <w:p w:rsidR="00957EC1" w:rsidRPr="00775B6B" w:rsidRDefault="00957EC1" w:rsidP="00C144F3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i/>
          <w:sz w:val="36"/>
          <w:szCs w:val="36"/>
          <w:lang w:eastAsia="ru-RU"/>
        </w:rPr>
      </w:pPr>
    </w:p>
    <w:p w:rsidR="00957EC1" w:rsidRPr="00365B39" w:rsidRDefault="00957EC1" w:rsidP="00365B39">
      <w:pPr>
        <w:tabs>
          <w:tab w:val="left" w:pos="7404"/>
        </w:tabs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957EC1" w:rsidRPr="00775B6B" w:rsidRDefault="00957EC1" w:rsidP="00C144F3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i/>
          <w:sz w:val="36"/>
          <w:szCs w:val="36"/>
          <w:lang w:eastAsia="ru-RU"/>
        </w:rPr>
      </w:pPr>
    </w:p>
    <w:p w:rsidR="00957EC1" w:rsidRPr="00365B39" w:rsidRDefault="00957EC1" w:rsidP="00775B6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</w:p>
    <w:p w:rsidR="00957EC1" w:rsidRPr="00365B39" w:rsidRDefault="00957EC1" w:rsidP="00775B6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5B39"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                      </w:t>
      </w:r>
    </w:p>
    <w:p w:rsidR="00957EC1" w:rsidRPr="00775B6B" w:rsidRDefault="00957EC1" w:rsidP="00775B6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75B6B">
        <w:rPr>
          <w:rFonts w:ascii="Times New Roman" w:hAnsi="Times New Roman"/>
          <w:b/>
          <w:i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     </w:t>
      </w:r>
    </w:p>
    <w:p w:rsidR="00957EC1" w:rsidRDefault="00957EC1" w:rsidP="00A20497">
      <w:pPr>
        <w:tabs>
          <w:tab w:val="left" w:pos="5882"/>
        </w:tabs>
        <w:spacing w:before="100" w:beforeAutospacing="1" w:after="100" w:afterAutospacing="1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ab/>
        <w:t>Подготовил учитель русского языка</w:t>
      </w:r>
    </w:p>
    <w:p w:rsidR="00957EC1" w:rsidRDefault="00957EC1" w:rsidP="00A20497">
      <w:pPr>
        <w:tabs>
          <w:tab w:val="left" w:pos="5882"/>
        </w:tabs>
        <w:spacing w:before="100" w:beforeAutospacing="1" w:after="100" w:afterAutospacing="1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и литературы  МБОУСОШ №44</w:t>
      </w:r>
    </w:p>
    <w:p w:rsidR="00957EC1" w:rsidRDefault="00957EC1" w:rsidP="00A20497">
      <w:pPr>
        <w:tabs>
          <w:tab w:val="left" w:pos="5882"/>
        </w:tabs>
        <w:spacing w:before="100" w:beforeAutospacing="1" w:after="100" w:afterAutospacing="1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ст.Северской</w:t>
      </w:r>
    </w:p>
    <w:p w:rsidR="00957EC1" w:rsidRDefault="00957EC1" w:rsidP="00A20497">
      <w:pPr>
        <w:tabs>
          <w:tab w:val="left" w:pos="5882"/>
        </w:tabs>
        <w:spacing w:before="100" w:beforeAutospacing="1" w:after="100" w:afterAutospacing="1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Колисниченко О.Н.                             </w:t>
      </w:r>
    </w:p>
    <w:p w:rsidR="00957EC1" w:rsidRPr="00A20497" w:rsidRDefault="00957EC1" w:rsidP="00C144F3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sz w:val="36"/>
          <w:szCs w:val="36"/>
          <w:lang w:eastAsia="ru-RU"/>
        </w:rPr>
      </w:pPr>
    </w:p>
    <w:p w:rsidR="00957EC1" w:rsidRPr="00775B6B" w:rsidRDefault="00957EC1" w:rsidP="00C144F3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i/>
          <w:sz w:val="36"/>
          <w:szCs w:val="36"/>
          <w:lang w:eastAsia="ru-RU"/>
        </w:rPr>
      </w:pPr>
    </w:p>
    <w:p w:rsidR="00957EC1" w:rsidRPr="00775B6B" w:rsidRDefault="00957EC1" w:rsidP="00C144F3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i/>
          <w:sz w:val="36"/>
          <w:szCs w:val="36"/>
          <w:lang w:eastAsia="ru-RU"/>
        </w:rPr>
      </w:pPr>
    </w:p>
    <w:p w:rsidR="00957EC1" w:rsidRDefault="00957EC1" w:rsidP="0007125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                               </w:t>
      </w:r>
    </w:p>
    <w:p w:rsidR="00957EC1" w:rsidRPr="0007125F" w:rsidRDefault="00957EC1" w:rsidP="0007125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i/>
          <w:sz w:val="36"/>
          <w:szCs w:val="36"/>
          <w:lang w:eastAsia="ru-RU"/>
        </w:rPr>
        <w:t>Урок в 6классе по русскому языку по теме «Ни НН  в суффиксах прилагательных по ФГОС»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>Интегрирующая дидактическая цель:</w:t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 xml:space="preserve"> </w:t>
      </w:r>
      <w:r w:rsidRPr="00C144F3">
        <w:rPr>
          <w:rFonts w:ascii="Times New Roman" w:hAnsi="Times New Roman"/>
          <w:sz w:val="27"/>
          <w:szCs w:val="27"/>
          <w:lang w:eastAsia="ru-RU"/>
        </w:rPr>
        <w:t>изучить правило</w:t>
      </w:r>
      <w:r w:rsidRPr="00C144F3">
        <w:rPr>
          <w:rFonts w:ascii="Times New Roman" w:hAnsi="Times New Roman"/>
          <w:i/>
          <w:iCs/>
          <w:color w:val="DC2300"/>
          <w:sz w:val="27"/>
          <w:szCs w:val="27"/>
          <w:lang w:eastAsia="ru-RU"/>
        </w:rPr>
        <w:t xml:space="preserve"> </w:t>
      </w:r>
      <w:r w:rsidRPr="00C144F3">
        <w:rPr>
          <w:rFonts w:ascii="Times New Roman" w:hAnsi="Times New Roman"/>
          <w:i/>
          <w:iCs/>
          <w:color w:val="000000"/>
          <w:sz w:val="27"/>
          <w:szCs w:val="27"/>
          <w:lang w:eastAsia="ru-RU"/>
        </w:rPr>
        <w:t>«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>Правописание Н и НН в суффиксах прилагательных», сформировать у учащихся умение дифференцировать суффиксы прилагательных.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>Целевой план действий для учащихся:</w:t>
      </w:r>
    </w:p>
    <w:p w:rsidR="00957EC1" w:rsidRPr="00C144F3" w:rsidRDefault="00957EC1" w:rsidP="00C144F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знать, в каких случаях в суффиксе прилагательных пишется одна буква Н, а в каких — две; знать исключения из изученного правила;</w:t>
      </w:r>
    </w:p>
    <w:p w:rsidR="00957EC1" w:rsidRPr="00C144F3" w:rsidRDefault="00957EC1" w:rsidP="00C144F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уметь применять изученную орфограмму на письме;</w:t>
      </w:r>
    </w:p>
    <w:p w:rsidR="00957EC1" w:rsidRPr="00C144F3" w:rsidRDefault="00957EC1" w:rsidP="00C144F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развивать орфографическую зоркость;</w:t>
      </w:r>
    </w:p>
    <w:p w:rsidR="00957EC1" w:rsidRPr="00C144F3" w:rsidRDefault="00957EC1" w:rsidP="00C144F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воспитывать интерес к русскому языку.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Оборудование урока: </w:t>
      </w:r>
      <w:r w:rsidRPr="00C144F3">
        <w:rPr>
          <w:rFonts w:ascii="Times New Roman" w:hAnsi="Times New Roman"/>
          <w:sz w:val="27"/>
          <w:szCs w:val="27"/>
          <w:lang w:eastAsia="ru-RU"/>
        </w:rPr>
        <w:t xml:space="preserve">дидактический раздаточный материал. 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Методы и формы работы на уроке: </w:t>
      </w:r>
      <w:r w:rsidRPr="00C144F3">
        <w:rPr>
          <w:rFonts w:ascii="Times New Roman" w:hAnsi="Times New Roman"/>
          <w:sz w:val="27"/>
          <w:szCs w:val="27"/>
          <w:lang w:eastAsia="ru-RU"/>
        </w:rPr>
        <w:t>При объяснении нового материала используется таблица «Написание -Н- и -НН- в прилагательных». Материал для закрепления рекомендуется распечатать на карточках каждому учащемуся. Задание 1-3 выполняются на доске. Задание 4 (для выходного контроля) выполняет каждый учащийся самостоятельно.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4"/>
          <w:szCs w:val="24"/>
          <w:lang w:eastAsia="ru-RU"/>
        </w:rPr>
        <w:t>План урока:</w:t>
      </w:r>
    </w:p>
    <w:p w:rsidR="00957EC1" w:rsidRPr="00C144F3" w:rsidRDefault="00957EC1" w:rsidP="00C144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Орг</w:t>
      </w:r>
      <w:r>
        <w:rPr>
          <w:rFonts w:ascii="Times New Roman" w:hAnsi="Times New Roman"/>
          <w:sz w:val="27"/>
          <w:szCs w:val="27"/>
          <w:lang w:eastAsia="ru-RU"/>
        </w:rPr>
        <w:t>.</w:t>
      </w:r>
      <w:r w:rsidRPr="00C144F3">
        <w:rPr>
          <w:rFonts w:ascii="Times New Roman" w:hAnsi="Times New Roman"/>
          <w:sz w:val="27"/>
          <w:szCs w:val="27"/>
          <w:lang w:eastAsia="ru-RU"/>
        </w:rPr>
        <w:t xml:space="preserve">момент ( 1 мин.) </w:t>
      </w:r>
    </w:p>
    <w:p w:rsidR="00957EC1" w:rsidRPr="00C144F3" w:rsidRDefault="00957EC1" w:rsidP="00C144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Входной контроль (проверка степени усвоения материала, изученного на предыдущем уроке) (5 минут);</w:t>
      </w:r>
    </w:p>
    <w:p w:rsidR="00957EC1" w:rsidRPr="00C144F3" w:rsidRDefault="00957EC1" w:rsidP="00C144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Ход урока:</w:t>
      </w:r>
    </w:p>
    <w:p w:rsidR="00957EC1" w:rsidRPr="00C144F3" w:rsidRDefault="00957EC1" w:rsidP="00C144F3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а) Постановка целей урока (2 мин.)</w:t>
      </w:r>
    </w:p>
    <w:p w:rsidR="00957EC1" w:rsidRPr="00C144F3" w:rsidRDefault="00957EC1" w:rsidP="00C144F3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 xml:space="preserve">б) Объяснение нового материала ( 8 мин.) </w:t>
      </w:r>
    </w:p>
    <w:p w:rsidR="00957EC1" w:rsidRPr="00C144F3" w:rsidRDefault="00957EC1" w:rsidP="00C144F3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в) Закрепление нового материала (15 мин.).</w:t>
      </w:r>
    </w:p>
    <w:p w:rsidR="00957EC1" w:rsidRPr="00C144F3" w:rsidRDefault="00957EC1" w:rsidP="00C144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 xml:space="preserve">Выходной контроль (5 мин.). </w:t>
      </w:r>
    </w:p>
    <w:p w:rsidR="00957EC1" w:rsidRPr="00C144F3" w:rsidRDefault="00957EC1" w:rsidP="00C144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 xml:space="preserve">Подведение итогов, рефлексия (2 мин.) </w:t>
      </w:r>
    </w:p>
    <w:p w:rsidR="00957EC1" w:rsidRPr="00C144F3" w:rsidRDefault="00957EC1" w:rsidP="00C144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 xml:space="preserve">Мотивирование и объяснение оценок за урок (1 мин.) </w:t>
      </w:r>
    </w:p>
    <w:p w:rsidR="00957EC1" w:rsidRPr="00C144F3" w:rsidRDefault="00957EC1" w:rsidP="00C144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 xml:space="preserve">Задание на дом (1 мин.) </w:t>
      </w:r>
    </w:p>
    <w:p w:rsidR="00957EC1" w:rsidRPr="00C144F3" w:rsidRDefault="00957EC1" w:rsidP="00C144F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>ВХОДНОЙ КОНТРОЛЬ: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Назовите основные способы образования имён прилагательных.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>Задание на доске</w:t>
      </w:r>
      <w:r w:rsidRPr="00C144F3">
        <w:rPr>
          <w:rFonts w:ascii="Times New Roman" w:hAnsi="Times New Roman"/>
          <w:sz w:val="27"/>
          <w:szCs w:val="27"/>
          <w:lang w:eastAsia="ru-RU"/>
        </w:rPr>
        <w:t>: Определите, каким способом образованы данные прилагательные: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>пригородный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>водяной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>неблизкий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>синий-синий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>сине-зелёный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В каком случае прилагательные, образованные способом сложения, пишутся через дефис, а в каком — слитно?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>III. ХОД УРОКА.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>а) Постановка целей урока: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Сегодня мы поговорим о суффиксах прилагательных, в которых встречается одна или две буквы Н. Вы узнаете, в каких случаях нужно писать одну букву Н, а в каких — две, потренируетесь применять это правило на письме.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>б) объяснение нового материала: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>На доске таблица: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szCs w:val="27"/>
          <w:lang w:eastAsia="ru-RU"/>
        </w:rPr>
        <w:t>Написание -Н- и -НН- в прилагательных</w:t>
      </w:r>
    </w:p>
    <w:p w:rsidR="00957EC1" w:rsidRPr="00C144F3" w:rsidRDefault="00957EC1" w:rsidP="00C144F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0" w:type="dxa"/>
        <w:jc w:val="righ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815"/>
        <w:gridCol w:w="4815"/>
      </w:tblGrid>
      <w:tr w:rsidR="00957EC1" w:rsidRPr="0025216F" w:rsidTr="00C144F3">
        <w:trPr>
          <w:tblCellSpacing w:w="0" w:type="dxa"/>
          <w:jc w:val="right"/>
        </w:trPr>
        <w:tc>
          <w:tcPr>
            <w:tcW w:w="4680" w:type="dxa"/>
          </w:tcPr>
          <w:p w:rsidR="00957EC1" w:rsidRPr="00C144F3" w:rsidRDefault="00957EC1" w:rsidP="00C144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b/>
                <w:bCs/>
                <w:sz w:val="27"/>
                <w:szCs w:val="27"/>
                <w:lang w:eastAsia="ru-RU"/>
              </w:rPr>
              <w:t>-Н-</w:t>
            </w:r>
          </w:p>
        </w:tc>
        <w:tc>
          <w:tcPr>
            <w:tcW w:w="4680" w:type="dxa"/>
          </w:tcPr>
          <w:p w:rsidR="00957EC1" w:rsidRPr="00C144F3" w:rsidRDefault="00957EC1" w:rsidP="00C144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b/>
                <w:bCs/>
                <w:sz w:val="27"/>
                <w:szCs w:val="27"/>
                <w:lang w:eastAsia="ru-RU"/>
              </w:rPr>
              <w:t>-НН-</w:t>
            </w:r>
          </w:p>
        </w:tc>
      </w:tr>
      <w:tr w:rsidR="00957EC1" w:rsidRPr="0025216F" w:rsidTr="00C144F3">
        <w:trPr>
          <w:tblCellSpacing w:w="0" w:type="dxa"/>
          <w:jc w:val="right"/>
        </w:trPr>
        <w:tc>
          <w:tcPr>
            <w:tcW w:w="4680" w:type="dxa"/>
          </w:tcPr>
          <w:p w:rsidR="00957EC1" w:rsidRPr="00C144F3" w:rsidRDefault="00957EC1" w:rsidP="00C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>-ИН- (куриный)</w:t>
            </w:r>
          </w:p>
          <w:p w:rsidR="00957EC1" w:rsidRPr="00C144F3" w:rsidRDefault="00957EC1" w:rsidP="00C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7EC1" w:rsidRPr="00C144F3" w:rsidRDefault="00957EC1" w:rsidP="00C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>-АН- (кожаный)</w:t>
            </w:r>
          </w:p>
          <w:p w:rsidR="00957EC1" w:rsidRPr="00C144F3" w:rsidRDefault="00957EC1" w:rsidP="00C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7EC1" w:rsidRPr="00C144F3" w:rsidRDefault="00957EC1" w:rsidP="00C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>-ЯН- (серебряный)</w:t>
            </w:r>
          </w:p>
          <w:p w:rsidR="00957EC1" w:rsidRPr="00C144F3" w:rsidRDefault="00957EC1" w:rsidP="00C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7EC1" w:rsidRPr="00C144F3" w:rsidRDefault="00957EC1" w:rsidP="00C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b/>
                <w:bCs/>
                <w:sz w:val="27"/>
                <w:szCs w:val="27"/>
                <w:lang w:eastAsia="ru-RU"/>
              </w:rPr>
              <w:t>Исключение:</w:t>
            </w: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ветреный (день, человек), </w:t>
            </w:r>
            <w:r w:rsidRPr="00C144F3">
              <w:rPr>
                <w:rFonts w:ascii="Times New Roman" w:hAnsi="Times New Roman"/>
                <w:color w:val="94006B"/>
                <w:sz w:val="27"/>
                <w:szCs w:val="27"/>
                <w:lang w:eastAsia="ru-RU"/>
              </w:rPr>
              <w:t>но безветренный</w:t>
            </w: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4680" w:type="dxa"/>
          </w:tcPr>
          <w:p w:rsidR="00957EC1" w:rsidRPr="00C144F3" w:rsidRDefault="00957EC1" w:rsidP="00C144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основа на -Н- + суффикс –Н- </w:t>
            </w:r>
          </w:p>
          <w:p w:rsidR="00957EC1" w:rsidRPr="00C144F3" w:rsidRDefault="00957EC1" w:rsidP="00C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(длина — </w:t>
            </w:r>
            <w:r w:rsidRPr="00C144F3">
              <w:rPr>
                <w:rFonts w:ascii="Times New Roman" w:hAnsi="Times New Roman"/>
                <w:color w:val="0000FF"/>
                <w:sz w:val="27"/>
                <w:szCs w:val="27"/>
                <w:lang w:eastAsia="ru-RU"/>
              </w:rPr>
              <w:t>длин</w:t>
            </w:r>
            <w:r w:rsidRPr="00C144F3">
              <w:rPr>
                <w:rFonts w:ascii="Times New Roman" w:hAnsi="Times New Roman"/>
                <w:color w:val="FF3366"/>
                <w:sz w:val="27"/>
                <w:szCs w:val="27"/>
                <w:lang w:eastAsia="ru-RU"/>
              </w:rPr>
              <w:t>н</w:t>
            </w: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>ый)</w:t>
            </w:r>
          </w:p>
          <w:p w:rsidR="00957EC1" w:rsidRPr="00C144F3" w:rsidRDefault="00957EC1" w:rsidP="00C144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7EC1" w:rsidRPr="00C144F3" w:rsidRDefault="00957EC1" w:rsidP="00C144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>-ОНН- (традиционный)</w:t>
            </w:r>
          </w:p>
          <w:p w:rsidR="00957EC1" w:rsidRPr="00C144F3" w:rsidRDefault="00957EC1" w:rsidP="00C144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>-ЕНН- (жизненный)</w:t>
            </w:r>
          </w:p>
          <w:p w:rsidR="00957EC1" w:rsidRPr="00C144F3" w:rsidRDefault="00957EC1" w:rsidP="00C144F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4F3">
              <w:rPr>
                <w:rFonts w:ascii="Times New Roman" w:hAnsi="Times New Roman"/>
                <w:b/>
                <w:bCs/>
                <w:sz w:val="27"/>
                <w:szCs w:val="27"/>
                <w:lang w:eastAsia="ru-RU"/>
              </w:rPr>
              <w:t>Слова-исключения:</w:t>
            </w:r>
            <w:r w:rsidRPr="00C144F3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оловянный, деревянный, стеклянный</w:t>
            </w:r>
          </w:p>
        </w:tc>
      </w:tr>
    </w:tbl>
    <w:p w:rsidR="00957EC1" w:rsidRPr="00C144F3" w:rsidRDefault="00957EC1" w:rsidP="00C144F3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ФОРМУЛИРУЕМ ПРАВИЛО: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szCs w:val="27"/>
          <w:u w:val="single"/>
          <w:lang w:eastAsia="ru-RU"/>
        </w:rPr>
        <w:t xml:space="preserve">Две буквы </w:t>
      </w:r>
      <w:r w:rsidRPr="00C144F3">
        <w:rPr>
          <w:rFonts w:ascii="Times New Roman" w:hAnsi="Times New Roman"/>
          <w:b/>
          <w:bCs/>
          <w:i/>
          <w:iCs/>
          <w:sz w:val="27"/>
          <w:u w:val="single"/>
          <w:lang w:eastAsia="ru-RU"/>
        </w:rPr>
        <w:t>Н</w:t>
      </w: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C144F3">
        <w:rPr>
          <w:rFonts w:ascii="Times New Roman" w:hAnsi="Times New Roman"/>
          <w:sz w:val="27"/>
          <w:szCs w:val="27"/>
          <w:lang w:eastAsia="ru-RU"/>
        </w:rPr>
        <w:t xml:space="preserve">пишутся в прилагательных, образованных: </w:t>
      </w:r>
      <w:r w:rsidRPr="00C144F3">
        <w:rPr>
          <w:rFonts w:ascii="Times New Roman" w:hAnsi="Times New Roman"/>
          <w:sz w:val="27"/>
          <w:szCs w:val="27"/>
          <w:lang w:eastAsia="ru-RU"/>
        </w:rPr>
        <w:br/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 xml:space="preserve">- при помощи суффикса </w:t>
      </w:r>
      <w:r w:rsidRPr="00C144F3">
        <w:rPr>
          <w:rFonts w:ascii="Times New Roman" w:hAnsi="Times New Roman"/>
          <w:b/>
          <w:bCs/>
          <w:i/>
          <w:iCs/>
          <w:color w:val="B84700"/>
          <w:sz w:val="27"/>
          <w:lang w:eastAsia="ru-RU"/>
        </w:rPr>
        <w:t>-Н-</w:t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 xml:space="preserve"> от существительного с основой на </w:t>
      </w:r>
      <w:r w:rsidRPr="00C144F3">
        <w:rPr>
          <w:rFonts w:ascii="Times New Roman" w:hAnsi="Times New Roman"/>
          <w:b/>
          <w:bCs/>
          <w:i/>
          <w:iCs/>
          <w:color w:val="B84700"/>
          <w:sz w:val="27"/>
          <w:lang w:eastAsia="ru-RU"/>
        </w:rPr>
        <w:t>Н</w:t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 xml:space="preserve">; </w:t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br/>
        <w:t xml:space="preserve">- от существительных при помощи суффикса </w:t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-</w:t>
      </w:r>
      <w:r w:rsidRPr="00C144F3">
        <w:rPr>
          <w:rFonts w:ascii="Times New Roman" w:hAnsi="Times New Roman"/>
          <w:b/>
          <w:bCs/>
          <w:i/>
          <w:iCs/>
          <w:color w:val="B84700"/>
          <w:sz w:val="27"/>
          <w:lang w:eastAsia="ru-RU"/>
        </w:rPr>
        <w:t>ОНН</w:t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-</w:t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 xml:space="preserve">, </w:t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-</w:t>
      </w:r>
      <w:r w:rsidRPr="00C144F3">
        <w:rPr>
          <w:rFonts w:ascii="Times New Roman" w:hAnsi="Times New Roman"/>
          <w:b/>
          <w:bCs/>
          <w:i/>
          <w:iCs/>
          <w:color w:val="B84700"/>
          <w:sz w:val="27"/>
          <w:lang w:eastAsia="ru-RU"/>
        </w:rPr>
        <w:t>ЕНН</w:t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-</w:t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 xml:space="preserve">. </w:t>
      </w:r>
      <w:r w:rsidRPr="00C144F3">
        <w:rPr>
          <w:rFonts w:ascii="Times New Roman" w:hAnsi="Times New Roman"/>
          <w:b/>
          <w:bCs/>
          <w:sz w:val="27"/>
          <w:szCs w:val="27"/>
          <w:lang w:eastAsia="ru-RU"/>
        </w:rPr>
        <w:br/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Исключение:</w:t>
      </w: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C144F3">
        <w:rPr>
          <w:rFonts w:ascii="Times New Roman" w:hAnsi="Times New Roman"/>
          <w:b/>
          <w:bCs/>
          <w:i/>
          <w:iCs/>
          <w:color w:val="B84700"/>
          <w:sz w:val="27"/>
          <w:szCs w:val="27"/>
          <w:lang w:eastAsia="ru-RU"/>
        </w:rPr>
        <w:t>ветреный</w:t>
      </w: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>.</w:t>
      </w:r>
    </w:p>
    <w:p w:rsidR="00957EC1" w:rsidRPr="00C144F3" w:rsidRDefault="00957EC1" w:rsidP="00C144F3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br/>
      </w:r>
      <w:r w:rsidRPr="00C144F3">
        <w:rPr>
          <w:rFonts w:ascii="Times New Roman" w:hAnsi="Times New Roman"/>
          <w:b/>
          <w:bCs/>
          <w:i/>
          <w:iCs/>
          <w:sz w:val="27"/>
          <w:szCs w:val="27"/>
          <w:u w:val="single"/>
          <w:lang w:eastAsia="ru-RU"/>
        </w:rPr>
        <w:t xml:space="preserve">Одна буква </w:t>
      </w:r>
      <w:r w:rsidRPr="00C144F3">
        <w:rPr>
          <w:rFonts w:ascii="Times New Roman" w:hAnsi="Times New Roman"/>
          <w:b/>
          <w:bCs/>
          <w:i/>
          <w:iCs/>
          <w:sz w:val="27"/>
          <w:u w:val="single"/>
          <w:lang w:eastAsia="ru-RU"/>
        </w:rPr>
        <w:t xml:space="preserve">Н </w:t>
      </w: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>пишется:</w:t>
      </w: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br/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 xml:space="preserve">- в суффиксе </w:t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-</w:t>
      </w:r>
      <w:r w:rsidRPr="00C144F3">
        <w:rPr>
          <w:rFonts w:ascii="Times New Roman" w:hAnsi="Times New Roman"/>
          <w:b/>
          <w:bCs/>
          <w:i/>
          <w:iCs/>
          <w:color w:val="B84700"/>
          <w:sz w:val="27"/>
          <w:lang w:eastAsia="ru-RU"/>
        </w:rPr>
        <w:t>ИН</w:t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-</w:t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>;</w:t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br/>
        <w:t>- в суффиксах</w:t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 xml:space="preserve"> -</w:t>
      </w:r>
      <w:r w:rsidRPr="00C144F3">
        <w:rPr>
          <w:rFonts w:ascii="Times New Roman" w:hAnsi="Times New Roman"/>
          <w:b/>
          <w:bCs/>
          <w:i/>
          <w:iCs/>
          <w:color w:val="B84700"/>
          <w:sz w:val="27"/>
          <w:lang w:eastAsia="ru-RU"/>
        </w:rPr>
        <w:t>АН</w:t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-, -</w:t>
      </w:r>
      <w:r w:rsidRPr="00C144F3">
        <w:rPr>
          <w:rFonts w:ascii="Times New Roman" w:hAnsi="Times New Roman"/>
          <w:b/>
          <w:bCs/>
          <w:i/>
          <w:iCs/>
          <w:color w:val="B84700"/>
          <w:sz w:val="27"/>
          <w:lang w:eastAsia="ru-RU"/>
        </w:rPr>
        <w:t>ЯН</w:t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-</w:t>
      </w: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 xml:space="preserve"> прилагательных, образованных от существительных.</w:t>
      </w: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br/>
      </w: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Исключения:</w:t>
      </w:r>
      <w:r w:rsidRPr="00C144F3"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C144F3">
        <w:rPr>
          <w:rFonts w:ascii="Times New Roman" w:hAnsi="Times New Roman"/>
          <w:b/>
          <w:bCs/>
          <w:i/>
          <w:iCs/>
          <w:color w:val="B84700"/>
          <w:sz w:val="27"/>
          <w:szCs w:val="27"/>
          <w:lang w:eastAsia="ru-RU"/>
        </w:rPr>
        <w:t>стеклянный, оловянный, деревянный.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sz w:val="27"/>
          <w:lang w:eastAsia="ru-RU"/>
        </w:rPr>
        <w:t>в) закрепление нового материала</w:t>
      </w:r>
    </w:p>
    <w:p w:rsidR="00957EC1" w:rsidRPr="00C144F3" w:rsidRDefault="00957EC1" w:rsidP="00C144F3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80"/>
          <w:sz w:val="27"/>
          <w:szCs w:val="27"/>
          <w:lang w:eastAsia="ru-RU"/>
        </w:rPr>
        <w:t xml:space="preserve">З а д а н и е 1. 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80"/>
          <w:sz w:val="27"/>
          <w:szCs w:val="27"/>
          <w:lang w:eastAsia="ru-RU"/>
        </w:rPr>
        <w:t>Цель:</w:t>
      </w:r>
      <w:r w:rsidRPr="00C144F3">
        <w:rPr>
          <w:rFonts w:ascii="Times New Roman" w:hAnsi="Times New Roman"/>
          <w:i/>
          <w:iCs/>
          <w:color w:val="000080"/>
          <w:sz w:val="27"/>
          <w:szCs w:val="27"/>
          <w:lang w:eastAsia="ru-RU"/>
        </w:rPr>
        <w:t xml:space="preserve"> научиться применять изученное правило на практике.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80"/>
          <w:sz w:val="27"/>
          <w:szCs w:val="27"/>
          <w:lang w:eastAsia="ru-RU"/>
        </w:rPr>
        <w:t>Твоя задача:</w:t>
      </w:r>
      <w:r w:rsidRPr="00C144F3">
        <w:rPr>
          <w:rFonts w:ascii="Times New Roman" w:hAnsi="Times New Roman"/>
          <w:i/>
          <w:iCs/>
          <w:color w:val="000080"/>
          <w:sz w:val="27"/>
          <w:szCs w:val="27"/>
          <w:lang w:eastAsia="ru-RU"/>
        </w:rPr>
        <w:t xml:space="preserve"> объясни, почему в одних прилагательных пишутся две буквы Н, а в других – одна (выполняем в электронной тетради).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Деревянный, жестяной, муравьиный, стеклянный, искусственный, сонный, лиственный, равнинный, серебряный, ветреный.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80"/>
          <w:sz w:val="27"/>
          <w:szCs w:val="27"/>
          <w:lang w:eastAsia="ru-RU"/>
        </w:rPr>
        <w:t xml:space="preserve">Задание 2. 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80"/>
          <w:sz w:val="27"/>
          <w:szCs w:val="27"/>
          <w:lang w:eastAsia="ru-RU"/>
        </w:rPr>
        <w:t>Цель:</w:t>
      </w:r>
      <w:r w:rsidRPr="00C144F3">
        <w:rPr>
          <w:rFonts w:ascii="Times New Roman" w:hAnsi="Times New Roman"/>
          <w:i/>
          <w:iCs/>
          <w:color w:val="000080"/>
          <w:sz w:val="27"/>
          <w:szCs w:val="27"/>
          <w:lang w:eastAsia="ru-RU"/>
        </w:rPr>
        <w:t xml:space="preserve"> закрепление изучаемой орфограммы, тренировка умения образовывать имена прилагательные от существительных.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80"/>
          <w:sz w:val="27"/>
          <w:szCs w:val="27"/>
          <w:lang w:eastAsia="ru-RU"/>
        </w:rPr>
        <w:t>Твоя задача:</w:t>
      </w:r>
      <w:r w:rsidRPr="00C144F3">
        <w:rPr>
          <w:rFonts w:ascii="Times New Roman" w:hAnsi="Times New Roman"/>
          <w:i/>
          <w:iCs/>
          <w:color w:val="000080"/>
          <w:sz w:val="27"/>
          <w:szCs w:val="27"/>
          <w:lang w:eastAsia="ru-RU"/>
        </w:rPr>
        <w:t xml:space="preserve"> образуй прилагательные от существительных, объясни выбор –Н- и –НН- (учащийся выполняет в рабочей тетради, учитель дублирует его работу на электронной доске).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а) чугун, глина, клюква, утро, кожа, олово.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б) лимон, кость, кухня, телефон, длина;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в) журавль, петух, мышь, дерево, серебро.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80"/>
          <w:sz w:val="27"/>
          <w:szCs w:val="27"/>
          <w:lang w:eastAsia="ru-RU"/>
        </w:rPr>
        <w:t xml:space="preserve">Задание 3. 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80"/>
          <w:sz w:val="27"/>
          <w:szCs w:val="27"/>
          <w:lang w:eastAsia="ru-RU"/>
        </w:rPr>
        <w:t xml:space="preserve">Цель: </w:t>
      </w:r>
      <w:r w:rsidRPr="00C144F3">
        <w:rPr>
          <w:rFonts w:ascii="Times New Roman" w:hAnsi="Times New Roman"/>
          <w:i/>
          <w:iCs/>
          <w:color w:val="000080"/>
          <w:sz w:val="27"/>
          <w:szCs w:val="27"/>
          <w:lang w:eastAsia="ru-RU"/>
        </w:rPr>
        <w:t>закрепление изучаемой орфограммы.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80"/>
          <w:sz w:val="27"/>
          <w:szCs w:val="27"/>
          <w:lang w:eastAsia="ru-RU"/>
        </w:rPr>
        <w:t>Твоя задача:</w:t>
      </w:r>
      <w:r w:rsidRPr="00C144F3">
        <w:rPr>
          <w:rFonts w:ascii="Times New Roman" w:hAnsi="Times New Roman"/>
          <w:i/>
          <w:iCs/>
          <w:color w:val="000080"/>
          <w:sz w:val="27"/>
          <w:szCs w:val="27"/>
          <w:lang w:eastAsia="ru-RU"/>
        </w:rPr>
        <w:t xml:space="preserve"> вставь вместо пропуска -н- или -нн-. Выдели суффикс и основу в прилагательных (учащийся выполняет в рабочей тетради).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1) ржа..ой, муравьи..ый, безветре..ый, тыкве..ый;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2) обеде..ый, обществе..ый, ветре..ый;</w:t>
      </w:r>
    </w:p>
    <w:p w:rsidR="00957EC1" w:rsidRPr="00C144F3" w:rsidRDefault="00957EC1" w:rsidP="00C144F3">
      <w:pPr>
        <w:spacing w:before="100" w:beforeAutospacing="1" w:after="100" w:afterAutospacing="1" w:line="240" w:lineRule="auto"/>
        <w:ind w:left="144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3) пчели..ый, сон..ый, оловя..ый, лебеди..ый.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IV. Выходной контроль:</w:t>
      </w:r>
    </w:p>
    <w:p w:rsidR="00957EC1" w:rsidRPr="00C144F3" w:rsidRDefault="00957EC1" w:rsidP="00C144F3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i/>
          <w:iCs/>
          <w:color w:val="000000"/>
          <w:sz w:val="27"/>
          <w:szCs w:val="27"/>
          <w:lang w:eastAsia="ru-RU"/>
        </w:rPr>
        <w:t>Расскажите своими словами правило о правописании одной и двух букв Н в именах прилагательных.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Задание для выходного контроля: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 xml:space="preserve">Цель: </w:t>
      </w:r>
      <w:r w:rsidRPr="00C144F3">
        <w:rPr>
          <w:rFonts w:ascii="Times New Roman" w:hAnsi="Times New Roman"/>
          <w:i/>
          <w:iCs/>
          <w:color w:val="000000"/>
          <w:sz w:val="27"/>
          <w:szCs w:val="27"/>
          <w:lang w:eastAsia="ru-RU"/>
        </w:rPr>
        <w:t>работа с текстом (вспомнить, что такое тема текста и основная мысль), проверить степень усвоения материала урока.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Твоя задача:</w:t>
      </w:r>
      <w:r w:rsidRPr="00C144F3">
        <w:rPr>
          <w:rFonts w:ascii="Times New Roman" w:hAnsi="Times New Roman"/>
          <w:i/>
          <w:iCs/>
          <w:color w:val="000000"/>
          <w:sz w:val="27"/>
          <w:szCs w:val="27"/>
          <w:lang w:eastAsia="ru-RU"/>
        </w:rPr>
        <w:t xml:space="preserve"> прочитай текст, озаглавь его, определи его тему и основную мысль. Вставь вместо пропусков -Н- или -НН-.</w:t>
      </w:r>
    </w:p>
    <w:p w:rsidR="00957EC1" w:rsidRPr="00C144F3" w:rsidRDefault="00957EC1" w:rsidP="00C144F3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Одно время наша семья жила в небольшом городке, который уютно раскинулся над сон..ыми прудами недалеко от железнодорожной станции. К городку ведет старин..ая дорога. Как только съедешь с этой дороги на деревян..ый мост со следами масля..ой краски, пересечешь речонку с песча..ыми берегами – так сразу и начинается главная городская улица.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Городок чистенький, утопающий в зелени, весь окружен водя..ыми гладями прудов, где так любит купаться детвора. В некоторых местах растет камыш, и там находят убежище бесчислен..ые ути..ые семейства.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Все в нашей семье с любовью и известной грустью вспоминают об этом пристанцион..ом городке.</w:t>
      </w:r>
    </w:p>
    <w:p w:rsidR="00957EC1" w:rsidRPr="00C144F3" w:rsidRDefault="00957EC1" w:rsidP="00C144F3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szCs w:val="27"/>
          <w:lang w:eastAsia="ru-RU"/>
        </w:rPr>
        <w:t>V. Подведение итогов, рефлексия. (1 мин.)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i/>
          <w:iCs/>
          <w:sz w:val="27"/>
          <w:szCs w:val="27"/>
          <w:lang w:eastAsia="ru-RU"/>
        </w:rPr>
        <w:t>Дополните предложения, высказав своё отношение к сегодняшнему уроку: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Сегодня мы изучили ...</w:t>
      </w:r>
    </w:p>
    <w:p w:rsidR="00957EC1" w:rsidRPr="00C144F3" w:rsidRDefault="00957EC1" w:rsidP="00C144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Для меня самым интересным показалось …</w:t>
      </w:r>
    </w:p>
    <w:p w:rsidR="00957EC1" w:rsidRPr="00C144F3" w:rsidRDefault="00957EC1" w:rsidP="00C144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 xml:space="preserve">Самую большую трудность вызвало … </w:t>
      </w:r>
    </w:p>
    <w:p w:rsidR="00957EC1" w:rsidRPr="00C144F3" w:rsidRDefault="00957EC1" w:rsidP="00C144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Для меня осталось непонятным ...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szCs w:val="27"/>
          <w:lang w:eastAsia="ru-RU"/>
        </w:rPr>
        <w:t>VI. Мотивирование и объяснение оценки за урок (1 мин.)</w:t>
      </w:r>
    </w:p>
    <w:p w:rsidR="00957EC1" w:rsidRPr="00C144F3" w:rsidRDefault="00957EC1" w:rsidP="00C144F3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szCs w:val="27"/>
          <w:lang w:eastAsia="ru-RU"/>
        </w:rPr>
        <w:t>VII. Домашнее задание (1 мин.)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 xml:space="preserve">Цель: </w:t>
      </w:r>
      <w:r w:rsidRPr="00C144F3">
        <w:rPr>
          <w:rFonts w:ascii="Times New Roman" w:hAnsi="Times New Roman"/>
          <w:i/>
          <w:iCs/>
          <w:color w:val="000000"/>
          <w:sz w:val="27"/>
          <w:szCs w:val="27"/>
          <w:lang w:eastAsia="ru-RU"/>
        </w:rPr>
        <w:t>проверить усвоение материала урока.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Твоя задача:</w:t>
      </w:r>
      <w:r w:rsidRPr="00C144F3">
        <w:rPr>
          <w:rFonts w:ascii="Times New Roman" w:hAnsi="Times New Roman"/>
          <w:i/>
          <w:iCs/>
          <w:color w:val="000000"/>
          <w:sz w:val="27"/>
          <w:szCs w:val="27"/>
          <w:lang w:eastAsia="ru-RU"/>
        </w:rPr>
        <w:t xml:space="preserve"> вставь пропущенные буквы, где это необходимо. Составь с выделенными прилагательными предложения.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1)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Весен..ий,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камен..ый, карман..ый, чугун..ый, длин..ый, цен..ый,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туман..ый,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сон..ый.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2) Болезнен..ый, утрен..ий,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бесчувствен..ый,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внутрен..ий, соломен..ый, родствен..ый,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ветрен..ый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>, безветрен..ый , подветрен..ая.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3) Курин..ый, гусин..ый,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соловьин..ый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>, лошадин..ый, голубин..ый.</w:t>
      </w:r>
    </w:p>
    <w:p w:rsidR="00957EC1" w:rsidRPr="00C144F3" w:rsidRDefault="00957EC1" w:rsidP="00C144F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Песчан..ый,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ржан..ой, стеклян..ый,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серебрян..ый,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глинян..ый, ледян..ой, шерстян..ой, деревян..ый, оловян..ый.</w:t>
      </w:r>
    </w:p>
    <w:p w:rsidR="00957EC1" w:rsidRPr="00C144F3" w:rsidRDefault="00957EC1" w:rsidP="00C144F3">
      <w:pPr>
        <w:spacing w:before="100" w:beforeAutospacing="1" w:after="24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lang w:eastAsia="ru-RU"/>
        </w:rPr>
        <w:t>Приложение (задания на карточках):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lang w:eastAsia="ru-RU"/>
        </w:rPr>
        <w:t>Карточка 1.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Объясни, почему в одних прилагательных пишутся две буквы Н, а в других – одна.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lang w:eastAsia="ru-RU"/>
        </w:rPr>
        <w:t>Деревянный, жестяной, муравьиный, стеклянный, искусственный, сонный, лиственный, равнинный, серебряный, ветреный.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lang w:eastAsia="ru-RU"/>
        </w:rPr>
        <w:t>Карточка 2.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Образуй прилагательные от существительных, объясни выбор –Н- и –НН- 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а) чугун, глина, клюква, утро, кожа, олово.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б) лимон, кость, кухня, телефон, длина;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lang w:eastAsia="ru-RU"/>
        </w:rPr>
        <w:t>в) журавль, петух, мышь, дерево, серебро.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Карточка 3.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Вставь вместо пропуска -н- или -нн-. Выдели суффикс и основу в прилагательных.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1) ржа..ой, муравьи..ый, безветре..ый, тыкве..ый;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2) обеде..ый, обществе..ый, ветре..ый;</w:t>
      </w:r>
    </w:p>
    <w:p w:rsidR="00957EC1" w:rsidRPr="00C144F3" w:rsidRDefault="00957EC1" w:rsidP="00C144F3">
      <w:pPr>
        <w:spacing w:before="100" w:beforeAutospacing="1" w:after="100" w:afterAutospacing="1" w:line="240" w:lineRule="auto"/>
        <w:ind w:left="1440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lang w:eastAsia="ru-RU"/>
        </w:rPr>
        <w:t>3) пчели..ый, сон..ый, оловя..ый, лебеди..ый.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lang w:eastAsia="ru-RU"/>
        </w:rPr>
        <w:t xml:space="preserve">Карточка 4. 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00"/>
          <w:sz w:val="27"/>
          <w:lang w:eastAsia="ru-RU"/>
        </w:rPr>
        <w:t>П</w:t>
      </w:r>
      <w:r w:rsidRPr="00C144F3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рочитай текст, озаглавь его, определи его тему и основную мысль. Вставь вместо пропусков -Н- или -НН-.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Одно время наша семья жила в небольшом городке, который уютно раскинулся над сон..ыми прудами недалеко от железнодорожной станции. К городку ведет старин..ая дорога. Как только съедешь с этой дороги на деревян..ый мост со следами масля..ой краски, пересечешь речонку с песча..ыми берегами – так сразу и начинается главная городская улица.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sz w:val="27"/>
          <w:szCs w:val="27"/>
          <w:lang w:eastAsia="ru-RU"/>
        </w:rPr>
        <w:t>Городок чистенький, утопающий в зелени, весь окружен водя..ыми гладями прудов, где так любит купаться детвора. В некоторых местах растет камыш, и там находят убежище бесчислен..ые ути..ые семейства.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lang w:eastAsia="ru-RU"/>
        </w:rPr>
        <w:t>Все в нашей семье с любовью и известной грустью вспоминают об этом пристанцион..ом городке.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sz w:val="27"/>
          <w:lang w:eastAsia="ru-RU"/>
        </w:rPr>
        <w:t xml:space="preserve">Карточка 5. 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i/>
          <w:iCs/>
          <w:color w:val="000000"/>
          <w:sz w:val="27"/>
          <w:szCs w:val="27"/>
          <w:lang w:eastAsia="ru-RU"/>
        </w:rPr>
        <w:t>Вставь пропущенные буквы, где это необходимо. Составь с выделенными прилагательными предложения.</w:t>
      </w:r>
    </w:p>
    <w:p w:rsidR="00957EC1" w:rsidRPr="00C144F3" w:rsidRDefault="00957EC1" w:rsidP="00C144F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1)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Весен..ий,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камен..ый, карман..ый, чугун..ый, длин..ый, цен..ый,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туман..ый,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сон..ый.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2) Болезнен..ый, утрен..ий,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бесчувствен..ый,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внутрен..ий, соломен..ый, родствен..ый,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ветрен..ый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>, безветрен..ый , подветрен..ая.</w:t>
      </w:r>
    </w:p>
    <w:p w:rsidR="00957EC1" w:rsidRPr="00C144F3" w:rsidRDefault="00957EC1" w:rsidP="00C144F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 xml:space="preserve">3) Курин..ый, гусин..ый, </w:t>
      </w:r>
      <w:r w:rsidRPr="00C144F3"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соловьин..ый</w:t>
      </w:r>
      <w:r w:rsidRPr="00C144F3">
        <w:rPr>
          <w:rFonts w:ascii="Times New Roman" w:hAnsi="Times New Roman"/>
          <w:color w:val="000000"/>
          <w:sz w:val="27"/>
          <w:szCs w:val="27"/>
          <w:lang w:eastAsia="ru-RU"/>
        </w:rPr>
        <w:t>, лошадин..ый, голубин..ый.</w:t>
      </w:r>
    </w:p>
    <w:p w:rsidR="00957EC1" w:rsidRPr="00C144F3" w:rsidRDefault="00957EC1" w:rsidP="00C144F3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144F3">
        <w:rPr>
          <w:rFonts w:ascii="Times New Roman" w:hAnsi="Times New Roman"/>
          <w:b/>
          <w:bCs/>
          <w:color w:val="000000"/>
          <w:sz w:val="27"/>
          <w:lang w:eastAsia="ru-RU"/>
        </w:rPr>
        <w:t>Песчан..ый, ржан..ой, стеклян..ый, серебрян..ый, глинян..ый, ледян..ой, шерстян..ой, деревян..ый, оловян..ый.</w:t>
      </w:r>
    </w:p>
    <w:p w:rsidR="00957EC1" w:rsidRDefault="00957EC1"/>
    <w:sectPr w:rsidR="00957EC1" w:rsidSect="00DF4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9407F"/>
    <w:multiLevelType w:val="multilevel"/>
    <w:tmpl w:val="3574ED5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38D7CED"/>
    <w:multiLevelType w:val="multilevel"/>
    <w:tmpl w:val="CEAE9F4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5FA18A3"/>
    <w:multiLevelType w:val="multilevel"/>
    <w:tmpl w:val="DB26C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5D73E9E"/>
    <w:multiLevelType w:val="multilevel"/>
    <w:tmpl w:val="D876D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8874EAE"/>
    <w:multiLevelType w:val="multilevel"/>
    <w:tmpl w:val="5DD2B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31B1C86"/>
    <w:multiLevelType w:val="multilevel"/>
    <w:tmpl w:val="F19CA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ECB7AC7"/>
    <w:multiLevelType w:val="multilevel"/>
    <w:tmpl w:val="3C92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4F3"/>
    <w:rsid w:val="0007125F"/>
    <w:rsid w:val="00217C62"/>
    <w:rsid w:val="0023658F"/>
    <w:rsid w:val="0025216F"/>
    <w:rsid w:val="00291A8C"/>
    <w:rsid w:val="002B22ED"/>
    <w:rsid w:val="00365B39"/>
    <w:rsid w:val="00473505"/>
    <w:rsid w:val="004B2F04"/>
    <w:rsid w:val="005A129D"/>
    <w:rsid w:val="00775B6B"/>
    <w:rsid w:val="00957EC1"/>
    <w:rsid w:val="00A20497"/>
    <w:rsid w:val="00C144F3"/>
    <w:rsid w:val="00D27F0C"/>
    <w:rsid w:val="00D67610"/>
    <w:rsid w:val="00DF4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2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144F3"/>
    <w:rPr>
      <w:rFonts w:cs="Times New Roman"/>
      <w:color w:val="000080"/>
      <w:u w:val="single"/>
    </w:rPr>
  </w:style>
  <w:style w:type="paragraph" w:styleId="NormalWeb">
    <w:name w:val="Normal (Web)"/>
    <w:basedOn w:val="Normal"/>
    <w:uiPriority w:val="99"/>
    <w:rsid w:val="00C14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144F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15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693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3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8</Pages>
  <Words>1290</Words>
  <Characters>7356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дщщд</cp:lastModifiedBy>
  <cp:revision>6</cp:revision>
  <dcterms:created xsi:type="dcterms:W3CDTF">2013-07-15T09:09:00Z</dcterms:created>
  <dcterms:modified xsi:type="dcterms:W3CDTF">2013-07-15T11:29:00Z</dcterms:modified>
</cp:coreProperties>
</file>